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7DA98" w14:textId="77777777" w:rsidR="001A5EAF" w:rsidRDefault="001A5EAF" w:rsidP="001A5EAF">
      <w:r>
        <w:rPr>
          <w:u w:val="single"/>
        </w:rPr>
        <w:t>Alice SHIRLEY</w:t>
      </w:r>
      <w:r>
        <w:t xml:space="preserve">    </w:t>
      </w:r>
      <w:proofErr w:type="gramStart"/>
      <w:r>
        <w:t xml:space="preserve">   (</w:t>
      </w:r>
      <w:proofErr w:type="gramEnd"/>
      <w:r>
        <w:t>1453 – 1531)</w:t>
      </w:r>
    </w:p>
    <w:p w14:paraId="7279EA0F" w14:textId="77777777" w:rsidR="001A5EAF" w:rsidRDefault="001A5EAF" w:rsidP="001A5EAF"/>
    <w:p w14:paraId="4A153091" w14:textId="77777777" w:rsidR="001A5EAF" w:rsidRDefault="001A5EAF" w:rsidP="001A5EAF"/>
    <w:p w14:paraId="29F512E7" w14:textId="77777777" w:rsidR="001A5EAF" w:rsidRDefault="001A5EAF" w:rsidP="001A5EAF">
      <w:r>
        <w:t xml:space="preserve">Daughter of John Shirley of </w:t>
      </w:r>
      <w:proofErr w:type="spellStart"/>
      <w:r>
        <w:t>Ettington</w:t>
      </w:r>
      <w:proofErr w:type="spellEnd"/>
      <w:r>
        <w:t>, Warwickshire(q.v.).</w:t>
      </w:r>
    </w:p>
    <w:p w14:paraId="39E2F4CC" w14:textId="77777777" w:rsidR="001A5EAF" w:rsidRDefault="001A5EAF" w:rsidP="001A5EAF">
      <w:r>
        <w:t>(H.P. p.765)</w:t>
      </w:r>
    </w:p>
    <w:p w14:paraId="52D5F785" w14:textId="77777777" w:rsidR="001A5EAF" w:rsidRDefault="001A5EAF" w:rsidP="001A5EAF">
      <w:r>
        <w:t xml:space="preserve">= Robert </w:t>
      </w:r>
      <w:proofErr w:type="spellStart"/>
      <w:r>
        <w:t>Brokesby</w:t>
      </w:r>
      <w:proofErr w:type="spellEnd"/>
      <w:r>
        <w:t xml:space="preserve"> of </w:t>
      </w:r>
      <w:proofErr w:type="spellStart"/>
      <w:r>
        <w:t>Shoby</w:t>
      </w:r>
      <w:proofErr w:type="spellEnd"/>
      <w:r>
        <w:t xml:space="preserve">, Lincolnshire(q.v.).    </w:t>
      </w:r>
    </w:p>
    <w:p w14:paraId="7585991B" w14:textId="77777777" w:rsidR="001A5EAF" w:rsidRDefault="001A5EAF" w:rsidP="001A5EAF">
      <w:r>
        <w:t>(</w:t>
      </w:r>
      <w:proofErr w:type="gramStart"/>
      <w:r>
        <w:t>ibid</w:t>
      </w:r>
      <w:proofErr w:type="gramEnd"/>
      <w:r>
        <w:t>.p.217)</w:t>
      </w:r>
    </w:p>
    <w:p w14:paraId="214FA150" w14:textId="77777777" w:rsidR="001A5EAF" w:rsidRDefault="001A5EAF" w:rsidP="001A5EAF">
      <w:r>
        <w:t>Children:   Robert, William, Anthon.</w:t>
      </w:r>
    </w:p>
    <w:p w14:paraId="06EC4153" w14:textId="77777777" w:rsidR="001A5EAF" w:rsidRDefault="001A5EAF" w:rsidP="001A5EAF">
      <w:r>
        <w:t>(FamilySearch)</w:t>
      </w:r>
    </w:p>
    <w:p w14:paraId="3092B6AA" w14:textId="77777777" w:rsidR="001A5EAF" w:rsidRDefault="001A5EAF" w:rsidP="001A5EAF"/>
    <w:p w14:paraId="0776635D" w14:textId="77777777" w:rsidR="001A5EAF" w:rsidRDefault="001A5EAF" w:rsidP="001A5EAF"/>
    <w:p w14:paraId="63CEA4D3" w14:textId="77777777" w:rsidR="001A5EAF" w:rsidRPr="00C53005" w:rsidRDefault="001A5EAF" w:rsidP="001A5EAF">
      <w:r>
        <w:t>20 September 2023</w:t>
      </w:r>
    </w:p>
    <w:p w14:paraId="56793B9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34F2F" w14:textId="77777777" w:rsidR="001A5EAF" w:rsidRDefault="001A5EAF" w:rsidP="009139A6">
      <w:r>
        <w:separator/>
      </w:r>
    </w:p>
  </w:endnote>
  <w:endnote w:type="continuationSeparator" w:id="0">
    <w:p w14:paraId="28CE6152" w14:textId="77777777" w:rsidR="001A5EAF" w:rsidRDefault="001A5E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0F9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DC5C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D70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F2323" w14:textId="77777777" w:rsidR="001A5EAF" w:rsidRDefault="001A5EAF" w:rsidP="009139A6">
      <w:r>
        <w:separator/>
      </w:r>
    </w:p>
  </w:footnote>
  <w:footnote w:type="continuationSeparator" w:id="0">
    <w:p w14:paraId="5DA5515F" w14:textId="77777777" w:rsidR="001A5EAF" w:rsidRDefault="001A5E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1F5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2AF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7EA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EAF"/>
    <w:rsid w:val="000666E0"/>
    <w:rsid w:val="001A5EAF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B5F2A"/>
  <w15:chartTrackingRefBased/>
  <w15:docId w15:val="{3C207AE4-7464-45F1-B95D-B8CEA71A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EAF"/>
    <w:pPr>
      <w:spacing w:after="0" w:line="240" w:lineRule="auto"/>
    </w:pPr>
    <w:rPr>
      <w:rFonts w:eastAsia="Times New Roman" w:cs="Times New Roman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2023-09-20T11:40:00Z</dcterms:created>
  <dcterms:modified xsi:type="dcterms:W3CDTF">2023-09-20T11:40:00Z</dcterms:modified>
</cp:coreProperties>
</file>